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19F" w:rsidRPr="00BF5FF9" w:rsidRDefault="0022719F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:rsidR="0022719F" w:rsidRPr="00867CDB" w:rsidRDefault="0022719F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2719F" w:rsidRPr="00D12D05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29.07.2022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96</w:t>
      </w:r>
    </w:p>
    <w:p w:rsidR="0022719F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2719F" w:rsidRPr="006D555F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22719F" w:rsidRPr="00CD7EE1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22719F" w:rsidRPr="00CD7EE1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2719F" w:rsidRPr="00CD7EE1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2719F" w:rsidRDefault="0022719F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22719F" w:rsidRPr="00930884" w:rsidRDefault="0022719F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22719F" w:rsidRDefault="0022719F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1" o:spid="_x0000_s1026" style="position:absolute;left:0;text-align:left;margin-left:505.1pt;margin-top:501.1pt;width:32.25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KR8hLLiAAAADwEAAA8AAABkcnMvZG93&#10;bnJldi54bWxMj1tLw0AQhd8F/8Mygi9idxsvlZhNkYJYRCiml+dtMibB7Gya3Sbx3zt50rdzmMOZ&#10;7yTL0Taix87XjjTMZwoEUu6KmkoNu+3r7RMIHwwVpnGEGn7QwzK9vEhMXLiBPrHPQim4hHxsNFQh&#10;tLGUPq/QGj9zLRLfvlxnTWDblbLozMDltpGRUo/Smpr4Q2VaXFWYf2dnq2HIN/1h+/EmNzeHtaPT&#10;+rTK9u9aX1+NL88gAo7hLwwTPqNDykxHd6bCi4a9mquIs5NSEaspoxb3CxDHST3cRSDTRP7fkf4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pHyEsuIAAAAPAQAADwAAAAAAAAAAAAAA&#10;AAAzBQAAZHJzL2Rvd25yZXYueG1sUEsFBgAAAAAEAAQA8wAAAEIGAAAAAA==&#10;" filled="f" stroked="f">
            <v:textbox>
              <w:txbxContent>
                <w:p w:rsidR="0022719F" w:rsidRPr="00C57630" w:rsidRDefault="0022719F" w:rsidP="006D55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  <w:r w:rsidRPr="00C57630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</v:rect>
        </w:pict>
      </w:r>
      <w:r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55"/>
        <w:gridCol w:w="6183"/>
        <w:gridCol w:w="1482"/>
      </w:tblGrid>
      <w:tr w:rsidR="0022719F" w:rsidRPr="00930884" w:rsidTr="00BF5FF9">
        <w:trPr>
          <w:cantSplit/>
          <w:trHeight w:val="230"/>
        </w:trPr>
        <w:tc>
          <w:tcPr>
            <w:tcW w:w="1322" w:type="pct"/>
            <w:vMerge w:val="restar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2719F" w:rsidRPr="00930884" w:rsidTr="00BF5FF9">
        <w:trPr>
          <w:cantSplit/>
          <w:trHeight w:val="269"/>
        </w:trPr>
        <w:tc>
          <w:tcPr>
            <w:tcW w:w="1322" w:type="pct"/>
            <w:vMerge/>
            <w:vAlign w:val="center"/>
          </w:tcPr>
          <w:p w:rsidR="0022719F" w:rsidRPr="00930884" w:rsidRDefault="0022719F" w:rsidP="00930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</w:tcPr>
          <w:p w:rsidR="0022719F" w:rsidRPr="00930884" w:rsidRDefault="0022719F" w:rsidP="00930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</w:tcPr>
          <w:p w:rsidR="0022719F" w:rsidRPr="00930884" w:rsidRDefault="0022719F" w:rsidP="00930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609 199,7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609 199,7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noWrap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148 840,2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248 840,2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248 840,2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100 000,0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100 000,0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-45 900,0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-45 900,0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506 259,5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506 259,5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100F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vAlign w:val="bottom"/>
          </w:tcPr>
          <w:p w:rsidR="0022719F" w:rsidRDefault="0022719F" w:rsidP="00847DF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100F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vAlign w:val="bottom"/>
          </w:tcPr>
          <w:p w:rsidR="0022719F" w:rsidRDefault="0022719F" w:rsidP="00AB273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100F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vAlign w:val="bottom"/>
          </w:tcPr>
          <w:p w:rsidR="0022719F" w:rsidRDefault="0022719F" w:rsidP="00BF5FF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847DF8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70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22719F" w:rsidRPr="00930884" w:rsidTr="00AB273E">
        <w:trPr>
          <w:cantSplit/>
          <w:trHeight w:val="459"/>
        </w:trPr>
        <w:tc>
          <w:tcPr>
            <w:tcW w:w="1322" w:type="pct"/>
            <w:noWrap/>
            <w:vAlign w:val="center"/>
          </w:tcPr>
          <w:p w:rsidR="0022719F" w:rsidRPr="00930884" w:rsidRDefault="0022719F" w:rsidP="00847D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bookmarkStart w:id="0" w:name="_GoBack"/>
            <w:bookmarkEnd w:id="0"/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40 01 05 02 00 00 0000 600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847D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</w:tcPr>
          <w:p w:rsidR="0022719F" w:rsidRDefault="0022719F" w:rsidP="00847DF8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22719F" w:rsidRPr="00930884" w:rsidTr="0032098E">
        <w:trPr>
          <w:cantSplit/>
          <w:trHeight w:val="70"/>
        </w:trPr>
        <w:tc>
          <w:tcPr>
            <w:tcW w:w="1322" w:type="pct"/>
            <w:noWrap/>
            <w:vAlign w:val="center"/>
          </w:tcPr>
          <w:p w:rsidR="0022719F" w:rsidRPr="00930884" w:rsidRDefault="0022719F" w:rsidP="00847D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847D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</w:tcPr>
          <w:p w:rsidR="0022719F" w:rsidRDefault="0022719F" w:rsidP="00847DF8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22719F" w:rsidRPr="00930884" w:rsidTr="0032098E">
        <w:trPr>
          <w:cantSplit/>
          <w:trHeight w:val="20"/>
        </w:trPr>
        <w:tc>
          <w:tcPr>
            <w:tcW w:w="1322" w:type="pct"/>
            <w:noWrap/>
            <w:vAlign w:val="center"/>
          </w:tcPr>
          <w:p w:rsidR="0022719F" w:rsidRPr="00930884" w:rsidRDefault="0022719F" w:rsidP="00847D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847D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</w:tcPr>
          <w:p w:rsidR="0022719F" w:rsidRDefault="0022719F" w:rsidP="00847DF8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</w:tbl>
    <w:p w:rsidR="0022719F" w:rsidRDefault="0022719F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2719F" w:rsidSect="001A1F0C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19F" w:rsidRDefault="0022719F" w:rsidP="00E619A7">
      <w:pPr>
        <w:spacing w:after="0" w:line="240" w:lineRule="auto"/>
      </w:pPr>
      <w:r>
        <w:separator/>
      </w:r>
    </w:p>
  </w:endnote>
  <w:endnote w:type="continuationSeparator" w:id="0">
    <w:p w:rsidR="0022719F" w:rsidRDefault="0022719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19F" w:rsidRDefault="0022719F" w:rsidP="00E619A7">
      <w:pPr>
        <w:spacing w:after="0" w:line="240" w:lineRule="auto"/>
      </w:pPr>
      <w:r>
        <w:separator/>
      </w:r>
    </w:p>
  </w:footnote>
  <w:footnote w:type="continuationSeparator" w:id="0">
    <w:p w:rsidR="0022719F" w:rsidRDefault="0022719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9F" w:rsidRDefault="0022719F" w:rsidP="00AE3EF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9F" w:rsidRDefault="0022719F" w:rsidP="00E3569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9F" w:rsidRPr="00BF5FF9" w:rsidRDefault="0022719F">
    <w:pPr>
      <w:pStyle w:val="Header"/>
      <w:jc w:val="right"/>
      <w:rPr>
        <w:rFonts w:ascii="Times New Roman" w:hAnsi="Times New Roman"/>
        <w:sz w:val="22"/>
      </w:rPr>
    </w:pPr>
    <w:r w:rsidRPr="00BF5FF9">
      <w:rPr>
        <w:rFonts w:ascii="Times New Roman" w:hAnsi="Times New Roman"/>
        <w:sz w:val="22"/>
      </w:rPr>
      <w:fldChar w:fldCharType="begin"/>
    </w:r>
    <w:r w:rsidRPr="00BF5FF9">
      <w:rPr>
        <w:rFonts w:ascii="Times New Roman" w:hAnsi="Times New Roman"/>
        <w:sz w:val="22"/>
      </w:rPr>
      <w:instrText>PAGE   \* MERGEFORMAT</w:instrText>
    </w:r>
    <w:r w:rsidRPr="00BF5FF9">
      <w:rPr>
        <w:rFonts w:ascii="Times New Roman" w:hAnsi="Times New Roman"/>
        <w:sz w:val="22"/>
      </w:rPr>
      <w:fldChar w:fldCharType="separate"/>
    </w:r>
    <w:r>
      <w:rPr>
        <w:rFonts w:ascii="Times New Roman" w:hAnsi="Times New Roman"/>
        <w:noProof/>
        <w:sz w:val="22"/>
      </w:rPr>
      <w:t>209</w:t>
    </w:r>
    <w:r w:rsidRPr="00BF5FF9">
      <w:rPr>
        <w:rFonts w:ascii="Times New Roman" w:hAnsi="Times New Roman"/>
        <w:sz w:val="22"/>
      </w:rPr>
      <w:fldChar w:fldCharType="end"/>
    </w:r>
  </w:p>
  <w:p w:rsidR="0022719F" w:rsidRPr="00136B5C" w:rsidRDefault="0022719F" w:rsidP="0081375B">
    <w:pPr>
      <w:pStyle w:val="Header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1427D"/>
    <w:rsid w:val="000314B5"/>
    <w:rsid w:val="00043CBE"/>
    <w:rsid w:val="000530F6"/>
    <w:rsid w:val="000908ED"/>
    <w:rsid w:val="000A2D0C"/>
    <w:rsid w:val="000E228A"/>
    <w:rsid w:val="000E733F"/>
    <w:rsid w:val="000F5406"/>
    <w:rsid w:val="00100FB5"/>
    <w:rsid w:val="00136B5C"/>
    <w:rsid w:val="00151D7C"/>
    <w:rsid w:val="00167988"/>
    <w:rsid w:val="001819B4"/>
    <w:rsid w:val="001A07D7"/>
    <w:rsid w:val="001A1F0C"/>
    <w:rsid w:val="001D7AB9"/>
    <w:rsid w:val="001E59FC"/>
    <w:rsid w:val="001E7AA3"/>
    <w:rsid w:val="001F7AEE"/>
    <w:rsid w:val="00204CCC"/>
    <w:rsid w:val="0022719F"/>
    <w:rsid w:val="00236E02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2098E"/>
    <w:rsid w:val="0032252C"/>
    <w:rsid w:val="00345EDA"/>
    <w:rsid w:val="003736FF"/>
    <w:rsid w:val="00381E2B"/>
    <w:rsid w:val="003D390C"/>
    <w:rsid w:val="003F0467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47DF8"/>
    <w:rsid w:val="00867CDB"/>
    <w:rsid w:val="008C67A3"/>
    <w:rsid w:val="008E02FC"/>
    <w:rsid w:val="008F0BD0"/>
    <w:rsid w:val="00930884"/>
    <w:rsid w:val="00936E6A"/>
    <w:rsid w:val="00950A41"/>
    <w:rsid w:val="0095274C"/>
    <w:rsid w:val="009A482E"/>
    <w:rsid w:val="00A51332"/>
    <w:rsid w:val="00A567F5"/>
    <w:rsid w:val="00A64E12"/>
    <w:rsid w:val="00A67087"/>
    <w:rsid w:val="00A86D18"/>
    <w:rsid w:val="00AB273E"/>
    <w:rsid w:val="00AE2143"/>
    <w:rsid w:val="00AE3EFE"/>
    <w:rsid w:val="00B54C69"/>
    <w:rsid w:val="00B77894"/>
    <w:rsid w:val="00BB3D71"/>
    <w:rsid w:val="00BC6B70"/>
    <w:rsid w:val="00BF5FF9"/>
    <w:rsid w:val="00C03CB6"/>
    <w:rsid w:val="00C2150B"/>
    <w:rsid w:val="00C22D92"/>
    <w:rsid w:val="00C230E6"/>
    <w:rsid w:val="00C57630"/>
    <w:rsid w:val="00CD7EE1"/>
    <w:rsid w:val="00D12D05"/>
    <w:rsid w:val="00D23354"/>
    <w:rsid w:val="00D40128"/>
    <w:rsid w:val="00D92001"/>
    <w:rsid w:val="00DB129F"/>
    <w:rsid w:val="00DD0A1E"/>
    <w:rsid w:val="00E158DA"/>
    <w:rsid w:val="00E20FC6"/>
    <w:rsid w:val="00E26553"/>
    <w:rsid w:val="00E26797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29F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E3569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7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1</Pages>
  <Words>418</Words>
  <Characters>2384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19</cp:revision>
  <cp:lastPrinted>2022-07-20T11:06:00Z</cp:lastPrinted>
  <dcterms:created xsi:type="dcterms:W3CDTF">2021-12-09T12:37:00Z</dcterms:created>
  <dcterms:modified xsi:type="dcterms:W3CDTF">2022-07-29T09:10:00Z</dcterms:modified>
</cp:coreProperties>
</file>